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33" w:rsidRPr="00747ABF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962533" w:rsidRPr="00747ABF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962533" w:rsidRPr="00E728F4" w:rsidRDefault="00962533" w:rsidP="003901E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28F4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E728F4">
        <w:rPr>
          <w:rFonts w:ascii="Times New Roman" w:hAnsi="Times New Roman"/>
          <w:sz w:val="28"/>
          <w:szCs w:val="28"/>
        </w:rPr>
        <w:t>___________</w:t>
      </w:r>
    </w:p>
    <w:p w:rsidR="00962533" w:rsidRDefault="00962533" w:rsidP="003F02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62533" w:rsidRPr="00865B8E" w:rsidRDefault="00962533" w:rsidP="003F02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962533" w:rsidRPr="003F020A" w:rsidRDefault="00962533" w:rsidP="003F020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747ABF">
        <w:rPr>
          <w:rFonts w:ascii="Times New Roman" w:hAnsi="Times New Roman"/>
          <w:sz w:val="28"/>
          <w:szCs w:val="28"/>
        </w:rPr>
        <w:t>2</w:t>
      </w:r>
      <w:r w:rsidRPr="00E728F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-20</w:t>
      </w:r>
      <w:r w:rsidRPr="00E728F4">
        <w:rPr>
          <w:rFonts w:ascii="Times New Roman" w:hAnsi="Times New Roman"/>
          <w:sz w:val="28"/>
          <w:szCs w:val="28"/>
        </w:rPr>
        <w:t>30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  <w:bookmarkStart w:id="0" w:name="_GoBack"/>
      <w:bookmarkEnd w:id="0"/>
    </w:p>
    <w:tbl>
      <w:tblPr>
        <w:tblpPr w:leftFromText="180" w:rightFromText="180" w:vertAnchor="text" w:horzAnchor="margin" w:tblpY="10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2310"/>
        <w:gridCol w:w="1760"/>
        <w:gridCol w:w="1320"/>
        <w:gridCol w:w="1100"/>
        <w:gridCol w:w="1320"/>
        <w:gridCol w:w="1210"/>
        <w:gridCol w:w="1210"/>
        <w:gridCol w:w="1210"/>
        <w:gridCol w:w="1210"/>
        <w:gridCol w:w="1100"/>
        <w:gridCol w:w="1650"/>
      </w:tblGrid>
      <w:tr w:rsidR="00962533" w:rsidRPr="00865B8E" w:rsidTr="00A10253">
        <w:trPr>
          <w:trHeight w:hRule="exact" w:val="1084"/>
        </w:trPr>
        <w:tc>
          <w:tcPr>
            <w:tcW w:w="548" w:type="dxa"/>
            <w:vMerge w:val="restart"/>
          </w:tcPr>
          <w:p w:rsidR="00962533" w:rsidRPr="001C0655" w:rsidRDefault="00962533" w:rsidP="00567BAC">
            <w:pPr>
              <w:pStyle w:val="a"/>
              <w:tabs>
                <w:tab w:val="left" w:pos="915"/>
              </w:tabs>
              <w:snapToGrid w:val="0"/>
              <w:ind w:left="-11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310" w:type="dxa"/>
            <w:vMerge w:val="restart"/>
          </w:tcPr>
          <w:p w:rsidR="00962533" w:rsidRPr="001C0655" w:rsidRDefault="00962533" w:rsidP="00567BAC">
            <w:pPr>
              <w:pStyle w:val="a"/>
              <w:snapToGrid w:val="0"/>
              <w:ind w:left="-108" w:right="-74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1760" w:type="dxa"/>
            <w:vMerge w:val="restart"/>
          </w:tcPr>
          <w:p w:rsidR="00962533" w:rsidRPr="001C0655" w:rsidRDefault="00962533" w:rsidP="00567BAC">
            <w:pPr>
              <w:pStyle w:val="a"/>
              <w:snapToGrid w:val="0"/>
              <w:ind w:right="-215" w:firstLine="41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962533" w:rsidRPr="001C0655" w:rsidRDefault="00962533" w:rsidP="00567BAC">
            <w:pPr>
              <w:pStyle w:val="a"/>
              <w:snapToGrid w:val="0"/>
              <w:ind w:left="-143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Джерела фінансува</w:t>
            </w:r>
            <w:r>
              <w:rPr>
                <w:sz w:val="22"/>
                <w:szCs w:val="22"/>
                <w:lang w:val="uk-UA"/>
              </w:rPr>
              <w:t>-</w:t>
            </w:r>
            <w:r w:rsidRPr="001C0655">
              <w:rPr>
                <w:sz w:val="22"/>
                <w:szCs w:val="22"/>
                <w:lang w:val="uk-UA"/>
              </w:rPr>
              <w:t>ння</w:t>
            </w:r>
          </w:p>
        </w:tc>
        <w:tc>
          <w:tcPr>
            <w:tcW w:w="1100" w:type="dxa"/>
            <w:vMerge w:val="restart"/>
          </w:tcPr>
          <w:p w:rsidR="00962533" w:rsidRPr="001C0655" w:rsidRDefault="00962533" w:rsidP="00567BAC">
            <w:pPr>
              <w:pStyle w:val="a"/>
              <w:snapToGrid w:val="0"/>
              <w:ind w:left="-143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Строки виконання (роки)</w:t>
            </w:r>
          </w:p>
        </w:tc>
        <w:tc>
          <w:tcPr>
            <w:tcW w:w="7260" w:type="dxa"/>
            <w:gridSpan w:val="6"/>
          </w:tcPr>
          <w:p w:rsidR="00962533" w:rsidRPr="001C0655" w:rsidRDefault="00962533" w:rsidP="00567BAC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1650" w:type="dxa"/>
          </w:tcPr>
          <w:p w:rsidR="00962533" w:rsidRPr="001C0655" w:rsidRDefault="00962533" w:rsidP="00567BAC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Очікуваний результат від виконання заходу</w:t>
            </w:r>
          </w:p>
        </w:tc>
      </w:tr>
      <w:tr w:rsidR="00962533" w:rsidRPr="00865B8E" w:rsidTr="00A10253">
        <w:trPr>
          <w:trHeight w:val="443"/>
        </w:trPr>
        <w:tc>
          <w:tcPr>
            <w:tcW w:w="548" w:type="dxa"/>
            <w:vMerge/>
          </w:tcPr>
          <w:p w:rsidR="00962533" w:rsidRPr="001C0655" w:rsidRDefault="00962533" w:rsidP="00567BA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10" w:type="dxa"/>
            <w:vMerge/>
          </w:tcPr>
          <w:p w:rsidR="00962533" w:rsidRPr="001C0655" w:rsidRDefault="00962533" w:rsidP="00567BAC">
            <w:pPr>
              <w:spacing w:after="0" w:line="240" w:lineRule="auto"/>
              <w:ind w:left="-108" w:right="-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60" w:type="dxa"/>
            <w:vMerge/>
          </w:tcPr>
          <w:p w:rsidR="00962533" w:rsidRPr="001C0655" w:rsidRDefault="00962533" w:rsidP="00567BAC">
            <w:pPr>
              <w:spacing w:after="0" w:line="240" w:lineRule="auto"/>
              <w:ind w:right="-215" w:firstLine="4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567BAC">
            <w:pPr>
              <w:spacing w:after="0" w:line="240" w:lineRule="auto"/>
              <w:ind w:left="-14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0" w:type="dxa"/>
            <w:vMerge/>
          </w:tcPr>
          <w:p w:rsidR="00962533" w:rsidRPr="001C0655" w:rsidRDefault="00962533" w:rsidP="00567BA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 w:val="restart"/>
          </w:tcPr>
          <w:p w:rsidR="00962533" w:rsidRPr="001C0655" w:rsidRDefault="00962533" w:rsidP="00567BAC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5940" w:type="dxa"/>
            <w:gridSpan w:val="5"/>
          </w:tcPr>
          <w:p w:rsidR="00962533" w:rsidRPr="001C0655" w:rsidRDefault="00962533" w:rsidP="00567BAC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 тому числі за роками:</w:t>
            </w:r>
          </w:p>
        </w:tc>
        <w:tc>
          <w:tcPr>
            <w:tcW w:w="1650" w:type="dxa"/>
            <w:vMerge w:val="restart"/>
          </w:tcPr>
          <w:p w:rsidR="00962533" w:rsidRPr="001C0655" w:rsidRDefault="00962533" w:rsidP="00567BAC">
            <w:pPr>
              <w:pStyle w:val="a"/>
              <w:rPr>
                <w:sz w:val="22"/>
                <w:szCs w:val="22"/>
                <w:lang w:val="uk-UA"/>
              </w:rPr>
            </w:pPr>
          </w:p>
        </w:tc>
      </w:tr>
      <w:tr w:rsidR="00962533" w:rsidRPr="00865B8E" w:rsidTr="00A10253">
        <w:trPr>
          <w:trHeight w:hRule="exact" w:val="362"/>
        </w:trPr>
        <w:tc>
          <w:tcPr>
            <w:tcW w:w="548" w:type="dxa"/>
            <w:vMerge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310" w:type="dxa"/>
            <w:vMerge/>
          </w:tcPr>
          <w:p w:rsidR="00962533" w:rsidRPr="001C0655" w:rsidRDefault="00962533" w:rsidP="001C3FE6">
            <w:pPr>
              <w:spacing w:after="0" w:line="240" w:lineRule="auto"/>
              <w:ind w:left="-108" w:right="-7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60" w:type="dxa"/>
            <w:vMerge/>
          </w:tcPr>
          <w:p w:rsidR="00962533" w:rsidRPr="001C0655" w:rsidRDefault="00962533" w:rsidP="001C3FE6">
            <w:pPr>
              <w:spacing w:after="0" w:line="240" w:lineRule="auto"/>
              <w:ind w:right="-215" w:firstLine="41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1C3FE6">
            <w:pPr>
              <w:spacing w:after="0" w:line="240" w:lineRule="auto"/>
              <w:ind w:left="-14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00" w:type="dxa"/>
            <w:vMerge/>
          </w:tcPr>
          <w:p w:rsidR="00962533" w:rsidRPr="001C0655" w:rsidRDefault="00962533" w:rsidP="001C3F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vMerge/>
          </w:tcPr>
          <w:p w:rsidR="00962533" w:rsidRPr="001C0655" w:rsidRDefault="00962533" w:rsidP="001C3FE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2026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en-US"/>
              </w:rPr>
              <w:t>2027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en-US"/>
              </w:rPr>
              <w:t>2028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</w:t>
            </w:r>
            <w:r w:rsidRPr="001C0655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</w:t>
            </w:r>
            <w:r w:rsidRPr="001C0655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1650" w:type="dxa"/>
            <w:vMerge/>
          </w:tcPr>
          <w:p w:rsidR="00962533" w:rsidRPr="001C0655" w:rsidRDefault="00962533" w:rsidP="001C3FE6">
            <w:pPr>
              <w:pStyle w:val="a"/>
              <w:rPr>
                <w:sz w:val="22"/>
                <w:szCs w:val="22"/>
                <w:lang w:val="uk-UA"/>
              </w:rPr>
            </w:pPr>
          </w:p>
        </w:tc>
      </w:tr>
      <w:tr w:rsidR="00962533" w:rsidRPr="00865B8E" w:rsidTr="00A10253">
        <w:trPr>
          <w:trHeight w:hRule="exact" w:val="362"/>
        </w:trPr>
        <w:tc>
          <w:tcPr>
            <w:tcW w:w="548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10" w:type="dxa"/>
          </w:tcPr>
          <w:p w:rsidR="00962533" w:rsidRPr="001C0655" w:rsidRDefault="00962533" w:rsidP="001C3FE6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60" w:type="dxa"/>
          </w:tcPr>
          <w:p w:rsidR="00962533" w:rsidRPr="001C0655" w:rsidRDefault="00962533" w:rsidP="001C3FE6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21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650" w:type="dxa"/>
          </w:tcPr>
          <w:p w:rsidR="00962533" w:rsidRPr="001C0655" w:rsidRDefault="00962533" w:rsidP="001C3FE6">
            <w:pPr>
              <w:pStyle w:val="a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11</w:t>
            </w:r>
          </w:p>
        </w:tc>
      </w:tr>
      <w:tr w:rsidR="00962533" w:rsidRPr="00865B8E" w:rsidTr="00A10253">
        <w:trPr>
          <w:trHeight w:hRule="exact" w:val="2866"/>
        </w:trPr>
        <w:tc>
          <w:tcPr>
            <w:tcW w:w="548" w:type="dxa"/>
          </w:tcPr>
          <w:p w:rsidR="00962533" w:rsidRPr="001C0655" w:rsidRDefault="00962533" w:rsidP="001C3FE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310" w:type="dxa"/>
          </w:tcPr>
          <w:p w:rsidR="00962533" w:rsidRPr="001C0655" w:rsidRDefault="00962533" w:rsidP="001C3FE6">
            <w:pPr>
              <w:pStyle w:val="a"/>
              <w:snapToGrid w:val="0"/>
              <w:ind w:left="2" w:right="-74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Розроблення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1760" w:type="dxa"/>
          </w:tcPr>
          <w:p w:rsidR="00962533" w:rsidRDefault="00962533" w:rsidP="001C3FE6">
            <w:pPr>
              <w:pStyle w:val="a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Відділ містобудування </w:t>
            </w:r>
          </w:p>
          <w:p w:rsidR="00962533" w:rsidRDefault="00962533" w:rsidP="001C3FE6">
            <w:pPr>
              <w:pStyle w:val="a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</w:t>
            </w:r>
          </w:p>
          <w:p w:rsidR="00962533" w:rsidRDefault="00962533" w:rsidP="001C3FE6">
            <w:pPr>
              <w:pStyle w:val="a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відділ бухобліку </w:t>
            </w:r>
          </w:p>
          <w:p w:rsidR="00962533" w:rsidRPr="001C0655" w:rsidRDefault="00962533" w:rsidP="001C3FE6">
            <w:pPr>
              <w:pStyle w:val="a"/>
              <w:snapToGrid w:val="0"/>
              <w:ind w:right="-215" w:firstLine="2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1C3FE6">
            <w:pPr>
              <w:pStyle w:val="a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1C3FE6">
            <w:pPr>
              <w:pStyle w:val="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1C0655">
              <w:rPr>
                <w:sz w:val="22"/>
                <w:szCs w:val="22"/>
                <w:lang w:val="uk-UA"/>
              </w:rPr>
              <w:t>202</w:t>
            </w:r>
            <w:r w:rsidRPr="001C065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"/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Збереження об’єктів культурної спадщини</w:t>
            </w:r>
          </w:p>
        </w:tc>
      </w:tr>
      <w:tr w:rsidR="00962533" w:rsidRPr="00865B8E" w:rsidTr="00A10253">
        <w:trPr>
          <w:trHeight w:hRule="exact" w:val="2436"/>
        </w:trPr>
        <w:tc>
          <w:tcPr>
            <w:tcW w:w="548" w:type="dxa"/>
          </w:tcPr>
          <w:p w:rsidR="00962533" w:rsidRPr="001C0655" w:rsidRDefault="00962533" w:rsidP="0032130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C0655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"/>
              <w:snapToGrid w:val="0"/>
              <w:ind w:left="2" w:right="-74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Розроблення детальних планів територій </w:t>
            </w:r>
          </w:p>
          <w:p w:rsidR="00962533" w:rsidRPr="001C0655" w:rsidRDefault="00962533" w:rsidP="00321301">
            <w:pPr>
              <w:pStyle w:val="a"/>
              <w:snapToGrid w:val="0"/>
              <w:ind w:left="-108" w:right="-74"/>
              <w:rPr>
                <w:sz w:val="22"/>
                <w:szCs w:val="22"/>
                <w:lang w:val="uk-UA"/>
              </w:rPr>
            </w:pPr>
          </w:p>
          <w:p w:rsidR="00962533" w:rsidRPr="001C0655" w:rsidRDefault="00962533" w:rsidP="00321301">
            <w:pPr>
              <w:pStyle w:val="a"/>
              <w:ind w:left="-108" w:right="-74"/>
              <w:rPr>
                <w:sz w:val="22"/>
                <w:szCs w:val="22"/>
                <w:lang w:val="uk-UA"/>
              </w:rPr>
            </w:pPr>
          </w:p>
        </w:tc>
        <w:tc>
          <w:tcPr>
            <w:tcW w:w="1760" w:type="dxa"/>
          </w:tcPr>
          <w:p w:rsidR="00962533" w:rsidRDefault="00962533" w:rsidP="00321301">
            <w:pPr>
              <w:pStyle w:val="a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Відділ містобудування</w:t>
            </w:r>
          </w:p>
          <w:p w:rsidR="00962533" w:rsidRPr="001C0655" w:rsidRDefault="00962533" w:rsidP="00321301">
            <w:pPr>
              <w:pStyle w:val="a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2026 - 2030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400,000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550,000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550,000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962533" w:rsidRPr="00865B8E" w:rsidTr="00A10253">
        <w:trPr>
          <w:trHeight w:val="529"/>
        </w:trPr>
        <w:tc>
          <w:tcPr>
            <w:tcW w:w="548" w:type="dxa"/>
          </w:tcPr>
          <w:p w:rsidR="00962533" w:rsidRPr="001C0655" w:rsidRDefault="00962533" w:rsidP="00321301">
            <w:pPr>
              <w:pStyle w:val="a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  <w:r w:rsidRPr="001C0655">
              <w:rPr>
                <w:sz w:val="22"/>
                <w:szCs w:val="22"/>
                <w:lang w:val="uk-UA" w:eastAsia="ru-RU"/>
              </w:rPr>
              <w:t>3</w:t>
            </w: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"/>
              <w:snapToGrid w:val="0"/>
              <w:ind w:left="-108" w:right="-74"/>
              <w:rPr>
                <w:color w:val="FF0000"/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1760" w:type="dxa"/>
          </w:tcPr>
          <w:p w:rsidR="00962533" w:rsidRDefault="00962533" w:rsidP="00321301">
            <w:pPr>
              <w:pStyle w:val="a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Відділ містобудування</w:t>
            </w:r>
          </w:p>
          <w:p w:rsidR="00962533" w:rsidRPr="001C0655" w:rsidRDefault="00962533" w:rsidP="00321301">
            <w:pPr>
              <w:pStyle w:val="a"/>
              <w:snapToGrid w:val="0"/>
              <w:ind w:right="-215" w:firstLine="41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 xml:space="preserve">та архітектури, відділ бухобліку та звітності виконавчого комітету </w:t>
            </w:r>
          </w:p>
          <w:p w:rsidR="00962533" w:rsidRPr="001C0655" w:rsidRDefault="00962533" w:rsidP="00321301">
            <w:pPr>
              <w:pStyle w:val="a"/>
              <w:snapToGrid w:val="0"/>
              <w:ind w:right="-215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"/>
              <w:snapToGrid w:val="0"/>
              <w:ind w:left="19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"/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en-US"/>
              </w:rPr>
              <w:t>202</w:t>
            </w:r>
            <w:r w:rsidRPr="001C0655">
              <w:rPr>
                <w:sz w:val="22"/>
                <w:szCs w:val="22"/>
                <w:lang w:val="uk-UA"/>
              </w:rPr>
              <w:t>7-2030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9000,000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2000,000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3000,000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962533" w:rsidRPr="00865B8E" w:rsidTr="00A10253">
        <w:trPr>
          <w:trHeight w:val="1134"/>
        </w:trPr>
        <w:tc>
          <w:tcPr>
            <w:tcW w:w="548" w:type="dxa"/>
          </w:tcPr>
          <w:p w:rsidR="00962533" w:rsidRPr="001C0655" w:rsidRDefault="00962533" w:rsidP="00321301">
            <w:pPr>
              <w:pStyle w:val="a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231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eastAsia="Times New Roman" w:hAnsi="Times New Roman"/>
                <w:lang w:val="uk-UA" w:eastAsia="ar-SA"/>
              </w:rPr>
              <w:t>Виготовлення топографо-геодезичної зйомки в цифровому вигляді в системі координат УСК-2000</w:t>
            </w:r>
          </w:p>
        </w:tc>
        <w:tc>
          <w:tcPr>
            <w:tcW w:w="176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962533" w:rsidRPr="001C0655" w:rsidRDefault="00962533" w:rsidP="00321301">
            <w:pPr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>Місцевий бюджет</w:t>
            </w:r>
          </w:p>
        </w:tc>
        <w:tc>
          <w:tcPr>
            <w:tcW w:w="1100" w:type="dxa"/>
          </w:tcPr>
          <w:p w:rsidR="00962533" w:rsidRPr="001C0655" w:rsidRDefault="00962533" w:rsidP="00321301">
            <w:pPr>
              <w:jc w:val="center"/>
              <w:rPr>
                <w:rFonts w:ascii="Times New Roman" w:hAnsi="Times New Roman"/>
                <w:lang w:val="uk-UA" w:eastAsia="ar-SA"/>
              </w:rPr>
            </w:pPr>
            <w:r w:rsidRPr="001C0655">
              <w:rPr>
                <w:rFonts w:ascii="Times New Roman" w:hAnsi="Times New Roman"/>
                <w:lang w:val="uk-UA" w:eastAsia="ar-SA"/>
              </w:rPr>
              <w:t>2026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1500,000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lang w:val="en-US"/>
              </w:rPr>
            </w:pPr>
            <w:r w:rsidRPr="001C0655">
              <w:rPr>
                <w:rFonts w:ascii="Times New Roman" w:hAnsi="Times New Roman"/>
                <w:lang w:val="en-US"/>
              </w:rPr>
              <w:t>0,000</w:t>
            </w:r>
          </w:p>
        </w:tc>
        <w:tc>
          <w:tcPr>
            <w:tcW w:w="1650" w:type="dxa"/>
          </w:tcPr>
          <w:p w:rsidR="00962533" w:rsidRPr="001C0655" w:rsidRDefault="00962533" w:rsidP="00A10253">
            <w:pPr>
              <w:pStyle w:val="a"/>
              <w:snapToGrid w:val="0"/>
              <w:ind w:right="-73"/>
              <w:jc w:val="both"/>
              <w:rPr>
                <w:sz w:val="22"/>
                <w:szCs w:val="22"/>
                <w:lang w:val="uk-UA"/>
              </w:rPr>
            </w:pPr>
            <w:r w:rsidRPr="001C0655">
              <w:rPr>
                <w:sz w:val="22"/>
                <w:szCs w:val="22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962533" w:rsidRPr="00865B8E" w:rsidTr="00A10253">
        <w:trPr>
          <w:trHeight w:val="318"/>
        </w:trPr>
        <w:tc>
          <w:tcPr>
            <w:tcW w:w="548" w:type="dxa"/>
          </w:tcPr>
          <w:p w:rsidR="00962533" w:rsidRPr="001C0655" w:rsidRDefault="00962533" w:rsidP="00321301">
            <w:pPr>
              <w:pStyle w:val="a"/>
              <w:snapToGrid w:val="0"/>
              <w:jc w:val="center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2310" w:type="dxa"/>
          </w:tcPr>
          <w:p w:rsidR="00962533" w:rsidRPr="001C0655" w:rsidRDefault="00962533" w:rsidP="00321301">
            <w:pPr>
              <w:pStyle w:val="a"/>
              <w:snapToGrid w:val="0"/>
              <w:ind w:left="-108" w:right="-74"/>
              <w:rPr>
                <w:sz w:val="22"/>
                <w:szCs w:val="22"/>
                <w:lang w:val="uk-UA" w:eastAsia="ru-RU"/>
              </w:rPr>
            </w:pPr>
          </w:p>
        </w:tc>
        <w:tc>
          <w:tcPr>
            <w:tcW w:w="1760" w:type="dxa"/>
          </w:tcPr>
          <w:p w:rsidR="00962533" w:rsidRPr="001C0655" w:rsidRDefault="00962533" w:rsidP="00321301">
            <w:pPr>
              <w:pStyle w:val="a"/>
              <w:snapToGrid w:val="0"/>
              <w:ind w:left="-142" w:right="-215"/>
              <w:rPr>
                <w:sz w:val="22"/>
                <w:szCs w:val="22"/>
                <w:lang w:val="uk-UA"/>
              </w:rPr>
            </w:pPr>
          </w:p>
        </w:tc>
        <w:tc>
          <w:tcPr>
            <w:tcW w:w="1320" w:type="dxa"/>
          </w:tcPr>
          <w:p w:rsidR="00962533" w:rsidRPr="001C0655" w:rsidRDefault="00962533" w:rsidP="00321301">
            <w:pPr>
              <w:pStyle w:val="a"/>
              <w:snapToGrid w:val="0"/>
              <w:ind w:left="-143"/>
              <w:rPr>
                <w:sz w:val="22"/>
                <w:szCs w:val="22"/>
                <w:lang w:val="uk-UA"/>
              </w:rPr>
            </w:pPr>
          </w:p>
        </w:tc>
        <w:tc>
          <w:tcPr>
            <w:tcW w:w="1100" w:type="dxa"/>
          </w:tcPr>
          <w:p w:rsidR="00962533" w:rsidRPr="001C0655" w:rsidRDefault="00962533" w:rsidP="00321301">
            <w:pPr>
              <w:pStyle w:val="a"/>
              <w:snapToGrid w:val="0"/>
              <w:rPr>
                <w:b/>
                <w:sz w:val="22"/>
                <w:szCs w:val="22"/>
                <w:lang w:val="uk-UA"/>
              </w:rPr>
            </w:pPr>
            <w:r w:rsidRPr="001C0655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32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15000,000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3900,000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2500,000</w:t>
            </w:r>
          </w:p>
        </w:tc>
        <w:tc>
          <w:tcPr>
            <w:tcW w:w="121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2550,000</w:t>
            </w:r>
          </w:p>
        </w:tc>
        <w:tc>
          <w:tcPr>
            <w:tcW w:w="1100" w:type="dxa"/>
          </w:tcPr>
          <w:p w:rsidR="00962533" w:rsidRPr="001C0655" w:rsidRDefault="00962533">
            <w:pPr>
              <w:jc w:val="center"/>
              <w:rPr>
                <w:rFonts w:ascii="Times New Roman" w:hAnsi="Times New Roman"/>
                <w:b/>
                <w:lang w:val="uk-UA" w:eastAsia="ar-SA"/>
              </w:rPr>
            </w:pPr>
            <w:r w:rsidRPr="001C0655">
              <w:rPr>
                <w:rFonts w:ascii="Times New Roman" w:hAnsi="Times New Roman"/>
                <w:b/>
                <w:lang w:val="uk-UA" w:eastAsia="ar-SA"/>
              </w:rPr>
              <w:t>3550,000</w:t>
            </w:r>
          </w:p>
        </w:tc>
        <w:tc>
          <w:tcPr>
            <w:tcW w:w="1650" w:type="dxa"/>
          </w:tcPr>
          <w:p w:rsidR="00962533" w:rsidRPr="001C0655" w:rsidRDefault="00962533" w:rsidP="00321301">
            <w:pPr>
              <w:pStyle w:val="a"/>
              <w:snapToGrid w:val="0"/>
              <w:rPr>
                <w:sz w:val="22"/>
                <w:szCs w:val="22"/>
                <w:lang w:val="en-US"/>
              </w:rPr>
            </w:pPr>
          </w:p>
        </w:tc>
      </w:tr>
    </w:tbl>
    <w:p w:rsidR="00962533" w:rsidRDefault="00962533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962533" w:rsidRDefault="00962533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962533" w:rsidRPr="00FA47EC" w:rsidRDefault="00962533" w:rsidP="00FA47EC">
      <w:pPr>
        <w:pStyle w:val="BodyText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962533" w:rsidRPr="00865B8E" w:rsidRDefault="00962533" w:rsidP="00764950">
      <w:pPr>
        <w:ind w:left="1134"/>
        <w:jc w:val="both"/>
        <w:rPr>
          <w:sz w:val="12"/>
          <w:szCs w:val="12"/>
          <w:lang w:val="uk-UA"/>
        </w:rPr>
      </w:pPr>
    </w:p>
    <w:sectPr w:rsidR="00962533" w:rsidRPr="00865B8E" w:rsidSect="003F020A">
      <w:pgSz w:w="16838" w:h="11906" w:orient="landscape"/>
      <w:pgMar w:top="360" w:right="22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533" w:rsidRPr="00865B8E" w:rsidRDefault="00962533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962533" w:rsidRPr="00865B8E" w:rsidRDefault="00962533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533" w:rsidRPr="00865B8E" w:rsidRDefault="00962533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962533" w:rsidRPr="00865B8E" w:rsidRDefault="00962533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4266A"/>
    <w:rsid w:val="00050FEF"/>
    <w:rsid w:val="00057CE5"/>
    <w:rsid w:val="00060BD4"/>
    <w:rsid w:val="000A0395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75BEB"/>
    <w:rsid w:val="00184A44"/>
    <w:rsid w:val="001871D0"/>
    <w:rsid w:val="00190DAB"/>
    <w:rsid w:val="001944FA"/>
    <w:rsid w:val="00194968"/>
    <w:rsid w:val="001A7E6E"/>
    <w:rsid w:val="001C0655"/>
    <w:rsid w:val="001C3FE6"/>
    <w:rsid w:val="001D74F2"/>
    <w:rsid w:val="001F1717"/>
    <w:rsid w:val="001F3EDD"/>
    <w:rsid w:val="00201350"/>
    <w:rsid w:val="0020253A"/>
    <w:rsid w:val="0021253A"/>
    <w:rsid w:val="002152B3"/>
    <w:rsid w:val="00221F65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572"/>
    <w:rsid w:val="002D6C33"/>
    <w:rsid w:val="002E116B"/>
    <w:rsid w:val="002F2DF3"/>
    <w:rsid w:val="00305124"/>
    <w:rsid w:val="00312CEE"/>
    <w:rsid w:val="00321301"/>
    <w:rsid w:val="00363467"/>
    <w:rsid w:val="003700FA"/>
    <w:rsid w:val="003725F5"/>
    <w:rsid w:val="0038288B"/>
    <w:rsid w:val="00385774"/>
    <w:rsid w:val="003901EA"/>
    <w:rsid w:val="003B4ABD"/>
    <w:rsid w:val="003E5620"/>
    <w:rsid w:val="003F020A"/>
    <w:rsid w:val="00434A7B"/>
    <w:rsid w:val="00452463"/>
    <w:rsid w:val="00462994"/>
    <w:rsid w:val="00466A2D"/>
    <w:rsid w:val="00472701"/>
    <w:rsid w:val="00481A17"/>
    <w:rsid w:val="00494050"/>
    <w:rsid w:val="004A1D48"/>
    <w:rsid w:val="004A350D"/>
    <w:rsid w:val="004A4609"/>
    <w:rsid w:val="004B0788"/>
    <w:rsid w:val="004B1F0C"/>
    <w:rsid w:val="004B33A8"/>
    <w:rsid w:val="004C0AAF"/>
    <w:rsid w:val="004D0375"/>
    <w:rsid w:val="00500BB5"/>
    <w:rsid w:val="005055AB"/>
    <w:rsid w:val="005205FC"/>
    <w:rsid w:val="00541E2C"/>
    <w:rsid w:val="005454C9"/>
    <w:rsid w:val="00546F68"/>
    <w:rsid w:val="00552A1E"/>
    <w:rsid w:val="00553630"/>
    <w:rsid w:val="00563A8A"/>
    <w:rsid w:val="00567BAC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6B55BA"/>
    <w:rsid w:val="0071136D"/>
    <w:rsid w:val="00715178"/>
    <w:rsid w:val="00716362"/>
    <w:rsid w:val="0072451F"/>
    <w:rsid w:val="00741C04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8FA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45BE3"/>
    <w:rsid w:val="0095456A"/>
    <w:rsid w:val="009556D3"/>
    <w:rsid w:val="00962533"/>
    <w:rsid w:val="00975F44"/>
    <w:rsid w:val="00981461"/>
    <w:rsid w:val="009B58FC"/>
    <w:rsid w:val="009B7B7C"/>
    <w:rsid w:val="009D6EE9"/>
    <w:rsid w:val="009F783C"/>
    <w:rsid w:val="00A01EAD"/>
    <w:rsid w:val="00A04A5D"/>
    <w:rsid w:val="00A10253"/>
    <w:rsid w:val="00A13A90"/>
    <w:rsid w:val="00A32A72"/>
    <w:rsid w:val="00A47A68"/>
    <w:rsid w:val="00A57578"/>
    <w:rsid w:val="00A6234F"/>
    <w:rsid w:val="00A746C5"/>
    <w:rsid w:val="00A93F0F"/>
    <w:rsid w:val="00A95773"/>
    <w:rsid w:val="00A963CD"/>
    <w:rsid w:val="00AA7A3F"/>
    <w:rsid w:val="00AC1F8F"/>
    <w:rsid w:val="00AE43C5"/>
    <w:rsid w:val="00AF1E7A"/>
    <w:rsid w:val="00B15633"/>
    <w:rsid w:val="00B20169"/>
    <w:rsid w:val="00B3388A"/>
    <w:rsid w:val="00B6183E"/>
    <w:rsid w:val="00B701D8"/>
    <w:rsid w:val="00B90ACD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37B1D"/>
    <w:rsid w:val="00C53A0B"/>
    <w:rsid w:val="00C56DA3"/>
    <w:rsid w:val="00C576D4"/>
    <w:rsid w:val="00C62EEF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022B"/>
    <w:rsid w:val="00E04143"/>
    <w:rsid w:val="00E1190F"/>
    <w:rsid w:val="00E17ACD"/>
    <w:rsid w:val="00E260FD"/>
    <w:rsid w:val="00E268A0"/>
    <w:rsid w:val="00E3512B"/>
    <w:rsid w:val="00E359E8"/>
    <w:rsid w:val="00E36FDD"/>
    <w:rsid w:val="00E45157"/>
    <w:rsid w:val="00E55F20"/>
    <w:rsid w:val="00E60FB4"/>
    <w:rsid w:val="00E642B2"/>
    <w:rsid w:val="00E728F4"/>
    <w:rsid w:val="00E7325A"/>
    <w:rsid w:val="00E760DE"/>
    <w:rsid w:val="00E81133"/>
    <w:rsid w:val="00E944A4"/>
    <w:rsid w:val="00EA7326"/>
    <w:rsid w:val="00ED2067"/>
    <w:rsid w:val="00EE2E7D"/>
    <w:rsid w:val="00EF0114"/>
    <w:rsid w:val="00EF4095"/>
    <w:rsid w:val="00EF41BE"/>
    <w:rsid w:val="00F117AD"/>
    <w:rsid w:val="00F14761"/>
    <w:rsid w:val="00F156B9"/>
    <w:rsid w:val="00F17660"/>
    <w:rsid w:val="00F33E7E"/>
    <w:rsid w:val="00FA3922"/>
    <w:rsid w:val="00FA3AD2"/>
    <w:rsid w:val="00FA47EC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415</TotalTime>
  <Pages>2</Pages>
  <Words>296</Words>
  <Characters>1689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35</cp:revision>
  <cp:lastPrinted>2026-02-16T11:23:00Z</cp:lastPrinted>
  <dcterms:created xsi:type="dcterms:W3CDTF">2021-11-25T12:54:00Z</dcterms:created>
  <dcterms:modified xsi:type="dcterms:W3CDTF">2026-02-16T11:24:00Z</dcterms:modified>
</cp:coreProperties>
</file>